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DD" w:rsidRDefault="002954DD" w:rsidP="00C74DD4">
      <w:pPr>
        <w:spacing w:after="0" w:line="240" w:lineRule="auto"/>
        <w:jc w:val="right"/>
      </w:pPr>
      <w:r>
        <w:t>Приложение № 13</w:t>
      </w:r>
    </w:p>
    <w:p w:rsidR="002954DD" w:rsidRDefault="002954DD" w:rsidP="00C74DD4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2954DD" w:rsidRDefault="002954DD" w:rsidP="00C74DD4">
      <w:pPr>
        <w:spacing w:after="0" w:line="240" w:lineRule="auto"/>
        <w:jc w:val="right"/>
      </w:pPr>
      <w:r>
        <w:t>27 декабря 2024г. № 239</w:t>
      </w:r>
    </w:p>
    <w:p w:rsidR="002954DD" w:rsidRDefault="002954DD" w:rsidP="00C74DD4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2954DD" w:rsidRDefault="002954DD" w:rsidP="00C74DD4">
      <w:pPr>
        <w:jc w:val="center"/>
      </w:pPr>
      <w:r>
        <w:t>с. Бутаково, ул. Совхозная, 46</w:t>
      </w:r>
    </w:p>
    <w:p w:rsidR="002954DD" w:rsidRDefault="002954DD">
      <w:r w:rsidRPr="00601EEF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95pt;height:406.5pt;visibility:visible">
            <v:imagedata r:id="rId4" o:title=""/>
          </v:shape>
        </w:pict>
      </w:r>
    </w:p>
    <w:p w:rsidR="002954DD" w:rsidRDefault="002954DD" w:rsidP="00886DDA"/>
    <w:p w:rsidR="002954DD" w:rsidRPr="00886DDA" w:rsidRDefault="002954DD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2954DD" w:rsidRPr="008911A3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DD" w:rsidRPr="007F376A" w:rsidRDefault="002954DD" w:rsidP="006D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DD" w:rsidRPr="008911A3" w:rsidRDefault="002954DD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11A3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4DD" w:rsidRPr="008911A3" w:rsidRDefault="002954DD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11A3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2954DD" w:rsidRPr="008911A3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DD" w:rsidRPr="008911A3" w:rsidRDefault="002954DD" w:rsidP="00577F50">
            <w:bookmarkStart w:id="0" w:name="_GoBack"/>
            <w:bookmarkEnd w:id="0"/>
            <w:r w:rsidRPr="008911A3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DD" w:rsidRPr="008911A3" w:rsidRDefault="002954DD" w:rsidP="00577F50">
            <w:r w:rsidRPr="008911A3">
              <w:t>580909.2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4DD" w:rsidRPr="008911A3" w:rsidRDefault="002954DD" w:rsidP="00577F50">
            <w:r w:rsidRPr="008911A3">
              <w:t>4255278.5</w:t>
            </w:r>
          </w:p>
        </w:tc>
      </w:tr>
      <w:tr w:rsidR="002954DD" w:rsidRPr="008911A3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DD" w:rsidRPr="008911A3" w:rsidRDefault="002954DD" w:rsidP="00577F50">
            <w:r w:rsidRPr="008911A3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DD" w:rsidRPr="008911A3" w:rsidRDefault="002954DD" w:rsidP="00577F50">
            <w:r w:rsidRPr="008911A3">
              <w:t>580910.6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4DD" w:rsidRPr="008911A3" w:rsidRDefault="002954DD" w:rsidP="00577F50">
            <w:r w:rsidRPr="008911A3">
              <w:t>4255279.9</w:t>
            </w:r>
          </w:p>
        </w:tc>
      </w:tr>
      <w:tr w:rsidR="002954DD" w:rsidRPr="008911A3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DD" w:rsidRPr="008911A3" w:rsidRDefault="002954DD" w:rsidP="00577F50">
            <w:r w:rsidRPr="008911A3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DD" w:rsidRPr="008911A3" w:rsidRDefault="002954DD" w:rsidP="00577F50">
            <w:r w:rsidRPr="008911A3">
              <w:t>580907.7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4DD" w:rsidRPr="008911A3" w:rsidRDefault="002954DD" w:rsidP="00577F50">
            <w:r w:rsidRPr="008911A3">
              <w:t>4255282.7</w:t>
            </w:r>
          </w:p>
        </w:tc>
      </w:tr>
      <w:tr w:rsidR="002954DD" w:rsidRPr="008911A3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DD" w:rsidRPr="008911A3" w:rsidRDefault="002954DD" w:rsidP="00577F50">
            <w:r w:rsidRPr="008911A3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DD" w:rsidRPr="008911A3" w:rsidRDefault="002954DD" w:rsidP="00577F50">
            <w:r w:rsidRPr="008911A3">
              <w:t>580906.3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4DD" w:rsidRPr="008911A3" w:rsidRDefault="002954DD" w:rsidP="00577F50">
            <w:r w:rsidRPr="008911A3">
              <w:t>4255281.3</w:t>
            </w:r>
          </w:p>
        </w:tc>
      </w:tr>
    </w:tbl>
    <w:p w:rsidR="002954DD" w:rsidRPr="00431D01" w:rsidRDefault="002954DD" w:rsidP="00886DDA">
      <w:pPr>
        <w:rPr>
          <w:i/>
        </w:rPr>
      </w:pPr>
    </w:p>
    <w:sectPr w:rsidR="002954DD" w:rsidRPr="00431D01" w:rsidSect="00DB0347">
      <w:pgSz w:w="11906" w:h="16838"/>
      <w:pgMar w:top="1134" w:right="42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1532A0"/>
    <w:rsid w:val="00233223"/>
    <w:rsid w:val="002904AC"/>
    <w:rsid w:val="002954DD"/>
    <w:rsid w:val="00305D54"/>
    <w:rsid w:val="003441AC"/>
    <w:rsid w:val="00374EC3"/>
    <w:rsid w:val="003918F0"/>
    <w:rsid w:val="003933B4"/>
    <w:rsid w:val="00431D01"/>
    <w:rsid w:val="00432685"/>
    <w:rsid w:val="004801DC"/>
    <w:rsid w:val="00577F50"/>
    <w:rsid w:val="00601EEF"/>
    <w:rsid w:val="006428DF"/>
    <w:rsid w:val="006D582E"/>
    <w:rsid w:val="00772395"/>
    <w:rsid w:val="007D7300"/>
    <w:rsid w:val="007F376A"/>
    <w:rsid w:val="00886DDA"/>
    <w:rsid w:val="008911A3"/>
    <w:rsid w:val="008D3E58"/>
    <w:rsid w:val="009005C9"/>
    <w:rsid w:val="0098605B"/>
    <w:rsid w:val="00B94FBB"/>
    <w:rsid w:val="00C71FC2"/>
    <w:rsid w:val="00C74DD4"/>
    <w:rsid w:val="00DB0347"/>
    <w:rsid w:val="00DB7042"/>
    <w:rsid w:val="00F9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39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50</Words>
  <Characters>288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2025-01-17T02:51:00Z</cp:lastPrinted>
  <dcterms:created xsi:type="dcterms:W3CDTF">2025-01-15T02:41:00Z</dcterms:created>
  <dcterms:modified xsi:type="dcterms:W3CDTF">2025-01-17T02:51:00Z</dcterms:modified>
</cp:coreProperties>
</file>